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52537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PEPYOT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14115892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7F853E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27A22B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3E853532" w14:textId="77777777" w:rsidR="00372763" w:rsidRDefault="00372763" w:rsidP="00372763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7569662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D3F18F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E6F17D" w14:textId="77777777" w:rsidR="00372763" w:rsidRDefault="00372763" w:rsidP="003727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2022</w:t>
      </w:r>
    </w:p>
    <w:p w14:paraId="07C5E93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29F0C" w14:textId="77777777" w:rsidR="00372763" w:rsidRDefault="00372763" w:rsidP="009139A6">
      <w:r>
        <w:separator/>
      </w:r>
    </w:p>
  </w:endnote>
  <w:endnote w:type="continuationSeparator" w:id="0">
    <w:p w14:paraId="497DAAA9" w14:textId="77777777" w:rsidR="00372763" w:rsidRDefault="0037276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5E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F2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EE3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FE540" w14:textId="77777777" w:rsidR="00372763" w:rsidRDefault="00372763" w:rsidP="009139A6">
      <w:r>
        <w:separator/>
      </w:r>
    </w:p>
  </w:footnote>
  <w:footnote w:type="continuationSeparator" w:id="0">
    <w:p w14:paraId="0E39D052" w14:textId="77777777" w:rsidR="00372763" w:rsidRDefault="0037276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D27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C2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9A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763"/>
    <w:rsid w:val="000666E0"/>
    <w:rsid w:val="002510B7"/>
    <w:rsid w:val="0037276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48FCF"/>
  <w15:chartTrackingRefBased/>
  <w15:docId w15:val="{5AC8BE4C-563B-499C-829A-0B6729ED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37276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2022-03-27T10:20:00Z</dcterms:created>
  <dcterms:modified xsi:type="dcterms:W3CDTF">2022-03-27T10:20:00Z</dcterms:modified>
</cp:coreProperties>
</file>